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8C09" w14:textId="77777777" w:rsidR="009D0615" w:rsidRPr="004C6E7D" w:rsidRDefault="009D0615" w:rsidP="008D583E">
      <w:pPr>
        <w:tabs>
          <w:tab w:val="left" w:pos="3686"/>
          <w:tab w:val="left" w:pos="5954"/>
        </w:tabs>
        <w:rPr>
          <w:sz w:val="24"/>
          <w:szCs w:val="24"/>
        </w:rPr>
      </w:pPr>
    </w:p>
    <w:p w14:paraId="64811E2B" w14:textId="77777777" w:rsidR="009D0615" w:rsidRDefault="00481C01" w:rsidP="009D0615">
      <w:pPr>
        <w:pStyle w:val="Corpsdetexte"/>
        <w:spacing w:line="360" w:lineRule="auto"/>
        <w:ind w:left="8364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5F4DA1" wp14:editId="71A5A971">
            <wp:simplePos x="0" y="0"/>
            <wp:positionH relativeFrom="column">
              <wp:posOffset>2512060</wp:posOffset>
            </wp:positionH>
            <wp:positionV relativeFrom="paragraph">
              <wp:posOffset>38735</wp:posOffset>
            </wp:positionV>
            <wp:extent cx="1306830" cy="567690"/>
            <wp:effectExtent l="0" t="0" r="0" b="0"/>
            <wp:wrapNone/>
            <wp:docPr id="2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6F3CD9" w14:textId="77777777" w:rsidR="009D0615" w:rsidRDefault="009D0615" w:rsidP="009D0615">
      <w:pPr>
        <w:rPr>
          <w:rFonts w:ascii="Trebuchet MS" w:hAnsi="Trebuchet MS"/>
        </w:rPr>
      </w:pPr>
    </w:p>
    <w:p w14:paraId="6E7E39E1" w14:textId="77777777" w:rsidR="00377EC0" w:rsidRDefault="00377EC0" w:rsidP="009D0615">
      <w:pPr>
        <w:rPr>
          <w:rFonts w:ascii="Trebuchet MS" w:hAnsi="Trebuchet MS"/>
        </w:rPr>
      </w:pPr>
    </w:p>
    <w:p w14:paraId="7B7F5FE6" w14:textId="77777777" w:rsidR="00377EC0" w:rsidRDefault="00377EC0" w:rsidP="009D0615">
      <w:pPr>
        <w:rPr>
          <w:rFonts w:ascii="Trebuchet MS" w:hAnsi="Trebuchet MS"/>
        </w:rPr>
      </w:pPr>
    </w:p>
    <w:p w14:paraId="608F01CC" w14:textId="77777777" w:rsidR="00377EC0" w:rsidRDefault="00377EC0" w:rsidP="009D0615">
      <w:pPr>
        <w:rPr>
          <w:rFonts w:ascii="Trebuchet MS" w:hAnsi="Trebuchet MS"/>
        </w:rPr>
      </w:pPr>
    </w:p>
    <w:p w14:paraId="6944EA11" w14:textId="77777777" w:rsidR="00CB42A0" w:rsidRPr="009D0615" w:rsidRDefault="00CB42A0" w:rsidP="00BD1EAD">
      <w:pPr>
        <w:jc w:val="center"/>
        <w:rPr>
          <w:rFonts w:ascii="Trebuchet MS" w:hAnsi="Trebuchet MS"/>
        </w:rPr>
      </w:pPr>
    </w:p>
    <w:p w14:paraId="13D46ACA" w14:textId="77777777" w:rsidR="009D0615" w:rsidRPr="009D0615" w:rsidRDefault="004125A6" w:rsidP="00D11EB0">
      <w:pPr>
        <w:pStyle w:val="Titre4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ind w:left="1474" w:right="1701"/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AT</w:t>
      </w:r>
      <w:r w:rsidR="009D0615" w:rsidRPr="009D0615">
        <w:rPr>
          <w:rFonts w:ascii="Trebuchet MS" w:hAnsi="Trebuchet MS"/>
          <w:sz w:val="36"/>
          <w:szCs w:val="36"/>
        </w:rPr>
        <w:t xml:space="preserve">TESTATION DE VISITE </w:t>
      </w:r>
    </w:p>
    <w:p w14:paraId="57118E57" w14:textId="77777777" w:rsidR="009D0615" w:rsidRPr="009D0615" w:rsidRDefault="009D0615" w:rsidP="009D0615">
      <w:pPr>
        <w:rPr>
          <w:rFonts w:ascii="Trebuchet MS" w:hAnsi="Trebuchet MS"/>
        </w:rPr>
      </w:pPr>
    </w:p>
    <w:p w14:paraId="578E79F8" w14:textId="77777777" w:rsidR="009D0615" w:rsidRPr="009D0615" w:rsidRDefault="009D0615" w:rsidP="009D0615">
      <w:pPr>
        <w:rPr>
          <w:rFonts w:ascii="Trebuchet MS" w:hAnsi="Trebuchet MS"/>
          <w:sz w:val="24"/>
        </w:rPr>
      </w:pPr>
    </w:p>
    <w:p w14:paraId="0FE9FB2F" w14:textId="77777777" w:rsidR="009D0615" w:rsidRPr="009D0615" w:rsidRDefault="009D0615" w:rsidP="009D0615">
      <w:pPr>
        <w:rPr>
          <w:rFonts w:ascii="Trebuchet MS" w:hAnsi="Trebuchet MS"/>
          <w:sz w:val="24"/>
        </w:rPr>
      </w:pPr>
    </w:p>
    <w:p w14:paraId="1E55F69E" w14:textId="125CD93C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  <w:r w:rsidRPr="00B14D2D">
        <w:rPr>
          <w:rFonts w:ascii="Trebuchet MS" w:hAnsi="Trebuchet MS"/>
          <w:sz w:val="28"/>
          <w:szCs w:val="28"/>
        </w:rPr>
        <w:t>Pr</w:t>
      </w:r>
      <w:r w:rsidR="00B14D2D">
        <w:rPr>
          <w:rFonts w:ascii="Trebuchet MS" w:hAnsi="Trebuchet MS"/>
          <w:sz w:val="28"/>
          <w:szCs w:val="28"/>
        </w:rPr>
        <w:t>ogramme</w:t>
      </w:r>
      <w:r w:rsidRPr="00B14D2D">
        <w:rPr>
          <w:rFonts w:ascii="Trebuchet MS" w:hAnsi="Trebuchet MS"/>
          <w:sz w:val="28"/>
          <w:szCs w:val="28"/>
        </w:rPr>
        <w:t xml:space="preserve"> n</w:t>
      </w:r>
      <w:r w:rsidR="0023273A" w:rsidRPr="00B14D2D">
        <w:rPr>
          <w:rFonts w:ascii="Trebuchet MS" w:hAnsi="Trebuchet MS"/>
          <w:sz w:val="28"/>
          <w:szCs w:val="28"/>
        </w:rPr>
        <w:t>° :</w:t>
      </w:r>
      <w:r w:rsidRPr="00B14D2D">
        <w:rPr>
          <w:rFonts w:ascii="Trebuchet MS" w:hAnsi="Trebuchet MS"/>
          <w:sz w:val="28"/>
          <w:szCs w:val="28"/>
        </w:rPr>
        <w:t xml:space="preserve"> </w:t>
      </w:r>
      <w:r w:rsidR="0023273A">
        <w:rPr>
          <w:rFonts w:ascii="Trebuchet MS" w:hAnsi="Trebuchet MS"/>
          <w:sz w:val="28"/>
          <w:szCs w:val="28"/>
        </w:rPr>
        <w:t>4575L</w:t>
      </w:r>
    </w:p>
    <w:p w14:paraId="62E2DC3F" w14:textId="77777777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</w:p>
    <w:p w14:paraId="3428365A" w14:textId="1ECE01DD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  <w:r w:rsidRPr="00B14D2D">
        <w:rPr>
          <w:rFonts w:ascii="Trebuchet MS" w:hAnsi="Trebuchet MS"/>
          <w:sz w:val="28"/>
          <w:szCs w:val="28"/>
        </w:rPr>
        <w:t xml:space="preserve">Adresse : </w:t>
      </w:r>
      <w:r w:rsidR="0023273A">
        <w:rPr>
          <w:rFonts w:ascii="Trebuchet MS" w:hAnsi="Trebuchet MS"/>
          <w:sz w:val="28"/>
          <w:szCs w:val="28"/>
        </w:rPr>
        <w:t>6 rue Armand Carrel 75019 PARIS</w:t>
      </w:r>
    </w:p>
    <w:p w14:paraId="05B9EFE5" w14:textId="77777777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</w:p>
    <w:p w14:paraId="4934C576" w14:textId="77777777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</w:p>
    <w:p w14:paraId="08880C39" w14:textId="77777777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</w:p>
    <w:p w14:paraId="66499DB4" w14:textId="77777777" w:rsidR="009D0615" w:rsidRPr="00B14D2D" w:rsidRDefault="009D0615" w:rsidP="00D11EB0">
      <w:pPr>
        <w:ind w:left="567"/>
        <w:rPr>
          <w:rFonts w:ascii="Trebuchet MS" w:hAnsi="Trebuchet MS"/>
          <w:color w:val="99CCFF"/>
          <w:sz w:val="28"/>
          <w:szCs w:val="28"/>
        </w:rPr>
      </w:pPr>
      <w:r w:rsidRPr="00B14D2D">
        <w:rPr>
          <w:rFonts w:ascii="Trebuchet MS" w:hAnsi="Trebuchet MS"/>
          <w:sz w:val="28"/>
          <w:szCs w:val="28"/>
        </w:rPr>
        <w:t>Nom du maître d’ouvrage </w:t>
      </w:r>
      <w:r w:rsidRPr="00B14D2D">
        <w:rPr>
          <w:rFonts w:ascii="Trebuchet MS" w:hAnsi="Trebuchet MS"/>
          <w:color w:val="99CCFF"/>
          <w:sz w:val="28"/>
          <w:szCs w:val="28"/>
        </w:rPr>
        <w:t xml:space="preserve">: Immobilière </w:t>
      </w:r>
      <w:smartTag w:uri="urn:schemas-microsoft-com:office:smarttags" w:element="metricconverter">
        <w:smartTagPr>
          <w:attr w:name="ProductID" w:val="3F"/>
        </w:smartTagPr>
        <w:r w:rsidRPr="00B14D2D">
          <w:rPr>
            <w:rFonts w:ascii="Trebuchet MS" w:hAnsi="Trebuchet MS"/>
            <w:color w:val="99CCFF"/>
            <w:sz w:val="28"/>
            <w:szCs w:val="28"/>
          </w:rPr>
          <w:t>3F</w:t>
        </w:r>
      </w:smartTag>
    </w:p>
    <w:p w14:paraId="3133E8AB" w14:textId="77777777" w:rsidR="009D0615" w:rsidRPr="00B14D2D" w:rsidRDefault="00B14D2D" w:rsidP="00D11EB0">
      <w:pPr>
        <w:ind w:left="567"/>
        <w:rPr>
          <w:rFonts w:ascii="Trebuchet MS" w:hAnsi="Trebuchet MS"/>
          <w:color w:val="0000FF"/>
          <w:sz w:val="28"/>
          <w:szCs w:val="28"/>
        </w:rPr>
      </w:pPr>
      <w:r w:rsidRPr="00B14D2D">
        <w:rPr>
          <w:rFonts w:ascii="Trebuchet MS" w:hAnsi="Trebuchet MS"/>
          <w:color w:val="0000FF"/>
          <w:sz w:val="28"/>
          <w:szCs w:val="28"/>
        </w:rPr>
        <w:t>Nom du gardien : ………………………………..</w:t>
      </w:r>
    </w:p>
    <w:p w14:paraId="2F71BFA4" w14:textId="77777777" w:rsidR="00B14D2D" w:rsidRPr="00B14D2D" w:rsidRDefault="00B14D2D" w:rsidP="00D11EB0">
      <w:pPr>
        <w:ind w:left="567"/>
        <w:rPr>
          <w:rFonts w:ascii="Trebuchet MS" w:hAnsi="Trebuchet MS"/>
          <w:color w:val="0000FF"/>
          <w:sz w:val="28"/>
          <w:szCs w:val="28"/>
        </w:rPr>
      </w:pPr>
      <w:r w:rsidRPr="00B14D2D">
        <w:rPr>
          <w:rFonts w:ascii="Trebuchet MS" w:hAnsi="Trebuchet MS"/>
          <w:color w:val="0000FF"/>
          <w:sz w:val="28"/>
          <w:szCs w:val="28"/>
        </w:rPr>
        <w:t>Nom du maître d’œuvre : ………………………</w:t>
      </w:r>
    </w:p>
    <w:p w14:paraId="39D1B00D" w14:textId="77777777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</w:p>
    <w:p w14:paraId="3C5BA26A" w14:textId="37F29E0A" w:rsidR="009D0615" w:rsidRPr="00B14D2D" w:rsidRDefault="009D0615" w:rsidP="00D11EB0">
      <w:pPr>
        <w:ind w:left="567"/>
        <w:rPr>
          <w:rFonts w:ascii="Trebuchet MS" w:hAnsi="Trebuchet MS"/>
          <w:b/>
          <w:sz w:val="28"/>
          <w:szCs w:val="28"/>
        </w:rPr>
      </w:pPr>
      <w:r w:rsidRPr="00B14D2D">
        <w:rPr>
          <w:rFonts w:ascii="Trebuchet MS" w:hAnsi="Trebuchet MS"/>
          <w:b/>
          <w:sz w:val="28"/>
          <w:szCs w:val="28"/>
        </w:rPr>
        <w:t>Visite du site réalisée ce (</w:t>
      </w:r>
      <w:r w:rsidRPr="00B14D2D">
        <w:rPr>
          <w:rFonts w:ascii="Trebuchet MS" w:hAnsi="Trebuchet MS"/>
          <w:b/>
          <w:i/>
          <w:color w:val="0000FF"/>
          <w:sz w:val="28"/>
          <w:szCs w:val="28"/>
        </w:rPr>
        <w:t>jour et mois à compléter</w:t>
      </w:r>
      <w:r w:rsidRPr="00B14D2D">
        <w:rPr>
          <w:rFonts w:ascii="Trebuchet MS" w:hAnsi="Trebuchet MS"/>
          <w:b/>
          <w:sz w:val="28"/>
          <w:szCs w:val="28"/>
        </w:rPr>
        <w:t xml:space="preserve">) </w:t>
      </w:r>
      <w:r w:rsidR="002C0CEF">
        <w:rPr>
          <w:rFonts w:ascii="Trebuchet MS" w:hAnsi="Trebuchet MS"/>
          <w:b/>
          <w:color w:val="99CCFF"/>
          <w:sz w:val="28"/>
          <w:szCs w:val="28"/>
        </w:rPr>
        <w:t>202</w:t>
      </w:r>
      <w:r w:rsidR="00FA7CCD">
        <w:rPr>
          <w:rFonts w:ascii="Trebuchet MS" w:hAnsi="Trebuchet MS"/>
          <w:b/>
          <w:color w:val="99CCFF"/>
          <w:sz w:val="28"/>
          <w:szCs w:val="28"/>
        </w:rPr>
        <w:t>6</w:t>
      </w:r>
      <w:r w:rsidRPr="00B14D2D">
        <w:rPr>
          <w:rFonts w:ascii="Trebuchet MS" w:hAnsi="Trebuchet MS"/>
          <w:b/>
          <w:sz w:val="28"/>
          <w:szCs w:val="28"/>
        </w:rPr>
        <w:t xml:space="preserve"> par :</w:t>
      </w:r>
    </w:p>
    <w:p w14:paraId="22727F1F" w14:textId="77777777" w:rsidR="009D0615" w:rsidRPr="00B14D2D" w:rsidRDefault="009D0615" w:rsidP="00D11EB0">
      <w:pPr>
        <w:ind w:left="567"/>
        <w:rPr>
          <w:rFonts w:ascii="Trebuchet MS" w:hAnsi="Trebuchet MS"/>
          <w:b/>
          <w:sz w:val="28"/>
          <w:szCs w:val="28"/>
        </w:rPr>
      </w:pPr>
    </w:p>
    <w:p w14:paraId="1D838E19" w14:textId="77777777" w:rsidR="009D0615" w:rsidRDefault="009D0615" w:rsidP="00D11EB0">
      <w:pPr>
        <w:ind w:left="567"/>
        <w:rPr>
          <w:rFonts w:ascii="Trebuchet MS" w:hAnsi="Trebuchet MS"/>
          <w:b/>
          <w:sz w:val="28"/>
          <w:szCs w:val="28"/>
        </w:rPr>
      </w:pPr>
      <w:r w:rsidRPr="00B14D2D">
        <w:rPr>
          <w:rFonts w:ascii="Trebuchet MS" w:hAnsi="Trebuchet MS"/>
          <w:b/>
          <w:sz w:val="28"/>
          <w:szCs w:val="28"/>
        </w:rPr>
        <w:t xml:space="preserve">Nom </w:t>
      </w:r>
      <w:r w:rsidR="00B14D2D">
        <w:rPr>
          <w:rFonts w:ascii="Trebuchet MS" w:hAnsi="Trebuchet MS"/>
          <w:b/>
          <w:sz w:val="28"/>
          <w:szCs w:val="28"/>
        </w:rPr>
        <w:t xml:space="preserve">entreprise </w:t>
      </w:r>
      <w:r w:rsidRPr="00B14D2D">
        <w:rPr>
          <w:rFonts w:ascii="Trebuchet MS" w:hAnsi="Trebuchet MS"/>
          <w:b/>
          <w:sz w:val="28"/>
          <w:szCs w:val="28"/>
        </w:rPr>
        <w:t>:</w:t>
      </w:r>
      <w:r w:rsidR="00B14D2D">
        <w:rPr>
          <w:rFonts w:ascii="Trebuchet MS" w:hAnsi="Trebuchet MS"/>
          <w:b/>
          <w:sz w:val="28"/>
          <w:szCs w:val="28"/>
        </w:rPr>
        <w:t xml:space="preserve"> </w:t>
      </w:r>
      <w:r w:rsidRPr="00B14D2D">
        <w:rPr>
          <w:rFonts w:ascii="Trebuchet MS" w:hAnsi="Trebuchet MS"/>
          <w:b/>
          <w:sz w:val="28"/>
          <w:szCs w:val="28"/>
        </w:rPr>
        <w:t>………</w:t>
      </w:r>
    </w:p>
    <w:p w14:paraId="5AEF13A5" w14:textId="77777777" w:rsidR="00B14D2D" w:rsidRPr="00B14D2D" w:rsidRDefault="00B14D2D" w:rsidP="00D11EB0">
      <w:pPr>
        <w:ind w:left="567"/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>Nom représentant entreprise : ……………….</w:t>
      </w:r>
    </w:p>
    <w:p w14:paraId="20D1947C" w14:textId="77777777" w:rsidR="009D0615" w:rsidRPr="00B14D2D" w:rsidRDefault="009D0615" w:rsidP="00D11EB0">
      <w:pPr>
        <w:ind w:left="567"/>
        <w:rPr>
          <w:rFonts w:ascii="Trebuchet MS" w:hAnsi="Trebuchet MS"/>
          <w:b/>
          <w:sz w:val="28"/>
          <w:szCs w:val="28"/>
        </w:rPr>
      </w:pPr>
    </w:p>
    <w:p w14:paraId="233A0FF9" w14:textId="77777777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</w:p>
    <w:p w14:paraId="05837C68" w14:textId="77777777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</w:p>
    <w:p w14:paraId="2048570F" w14:textId="77777777" w:rsidR="009D0615" w:rsidRPr="00B14D2D" w:rsidRDefault="009D0615" w:rsidP="00D11EB0">
      <w:pPr>
        <w:ind w:left="567"/>
        <w:rPr>
          <w:rFonts w:ascii="Trebuchet MS" w:hAnsi="Trebuchet MS"/>
          <w:sz w:val="28"/>
          <w:szCs w:val="28"/>
        </w:rPr>
      </w:pPr>
    </w:p>
    <w:p w14:paraId="1240938C" w14:textId="77777777" w:rsidR="00EE1A36" w:rsidRDefault="00EE1A36" w:rsidP="00D11EB0">
      <w:pPr>
        <w:tabs>
          <w:tab w:val="left" w:pos="5529"/>
        </w:tabs>
        <w:ind w:left="567"/>
        <w:rPr>
          <w:rFonts w:ascii="Trebuchet MS" w:hAnsi="Trebuchet MS"/>
          <w:sz w:val="28"/>
          <w:szCs w:val="28"/>
        </w:rPr>
      </w:pPr>
      <w:r w:rsidRPr="00EE1A36">
        <w:rPr>
          <w:rFonts w:ascii="Trebuchet MS" w:hAnsi="Trebuchet MS"/>
          <w:color w:val="0000FF"/>
          <w:sz w:val="28"/>
          <w:szCs w:val="28"/>
        </w:rPr>
        <w:t>Visa du gardien</w:t>
      </w:r>
      <w:r w:rsidRPr="00EE1A36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ab/>
        <w:t>Visa représentant entreprise</w:t>
      </w:r>
    </w:p>
    <w:p w14:paraId="52692512" w14:textId="77777777" w:rsidR="00EE1A36" w:rsidRPr="00EE1A36" w:rsidRDefault="00EE1A36" w:rsidP="00D11EB0">
      <w:pPr>
        <w:ind w:left="567"/>
        <w:rPr>
          <w:rFonts w:ascii="Trebuchet MS" w:hAnsi="Trebuchet MS"/>
          <w:color w:val="0000FF"/>
          <w:sz w:val="28"/>
          <w:szCs w:val="28"/>
        </w:rPr>
      </w:pPr>
      <w:r w:rsidRPr="00EE1A36">
        <w:rPr>
          <w:rFonts w:ascii="Trebuchet MS" w:hAnsi="Trebuchet MS"/>
          <w:color w:val="0000FF"/>
          <w:sz w:val="28"/>
          <w:szCs w:val="28"/>
        </w:rPr>
        <w:t>Ou maître d’œuvre :</w:t>
      </w:r>
    </w:p>
    <w:p w14:paraId="26BFFAC2" w14:textId="77777777" w:rsidR="009D0615" w:rsidRPr="00EE1A36" w:rsidRDefault="00EE1A36" w:rsidP="00D11EB0">
      <w:pPr>
        <w:tabs>
          <w:tab w:val="left" w:pos="5529"/>
        </w:tabs>
        <w:ind w:left="567"/>
        <w:rPr>
          <w:rFonts w:ascii="Trebuchet MS" w:hAnsi="Trebuchet MS"/>
          <w:color w:val="0000FF"/>
          <w:sz w:val="28"/>
          <w:szCs w:val="28"/>
        </w:rPr>
      </w:pPr>
      <w:r w:rsidRPr="00EE1A36">
        <w:rPr>
          <w:rFonts w:ascii="Trebuchet MS" w:hAnsi="Trebuchet MS"/>
          <w:color w:val="0000FF"/>
          <w:sz w:val="28"/>
          <w:szCs w:val="28"/>
        </w:rPr>
        <w:t xml:space="preserve">Signature </w:t>
      </w:r>
      <w:r>
        <w:rPr>
          <w:rFonts w:ascii="Trebuchet MS" w:hAnsi="Trebuchet MS"/>
          <w:color w:val="0000FF"/>
          <w:sz w:val="28"/>
          <w:szCs w:val="28"/>
        </w:rPr>
        <w:tab/>
      </w:r>
      <w:r>
        <w:rPr>
          <w:rFonts w:ascii="Trebuchet MS" w:hAnsi="Trebuchet MS"/>
          <w:color w:val="0000FF"/>
          <w:sz w:val="28"/>
          <w:szCs w:val="28"/>
        </w:rPr>
        <w:tab/>
      </w:r>
      <w:r>
        <w:rPr>
          <w:rFonts w:ascii="Trebuchet MS" w:hAnsi="Trebuchet MS"/>
          <w:color w:val="0000FF"/>
          <w:sz w:val="28"/>
          <w:szCs w:val="28"/>
        </w:rPr>
        <w:tab/>
      </w:r>
      <w:r>
        <w:rPr>
          <w:rFonts w:ascii="Trebuchet MS" w:hAnsi="Trebuchet MS"/>
          <w:color w:val="0000FF"/>
          <w:sz w:val="28"/>
          <w:szCs w:val="28"/>
        </w:rPr>
        <w:tab/>
      </w:r>
      <w:r>
        <w:rPr>
          <w:rFonts w:ascii="Trebuchet MS" w:hAnsi="Trebuchet MS"/>
          <w:color w:val="0000FF"/>
          <w:sz w:val="28"/>
          <w:szCs w:val="28"/>
        </w:rPr>
        <w:tab/>
      </w:r>
      <w:r>
        <w:rPr>
          <w:rFonts w:ascii="Trebuchet MS" w:hAnsi="Trebuchet MS"/>
          <w:color w:val="0000FF"/>
          <w:sz w:val="28"/>
          <w:szCs w:val="28"/>
        </w:rPr>
        <w:tab/>
      </w:r>
      <w:r w:rsidRPr="00EE1A36">
        <w:rPr>
          <w:rFonts w:ascii="Trebuchet MS" w:hAnsi="Trebuchet MS"/>
          <w:sz w:val="28"/>
          <w:szCs w:val="28"/>
        </w:rPr>
        <w:t>Signature</w:t>
      </w:r>
    </w:p>
    <w:p w14:paraId="2E03A870" w14:textId="77777777" w:rsidR="009D0615" w:rsidRPr="009D0615" w:rsidRDefault="009D0615" w:rsidP="00D11EB0">
      <w:pPr>
        <w:ind w:left="567"/>
        <w:rPr>
          <w:rFonts w:ascii="Trebuchet MS" w:hAnsi="Trebuchet MS"/>
          <w:sz w:val="28"/>
        </w:rPr>
      </w:pPr>
    </w:p>
    <w:p w14:paraId="5D61A0DC" w14:textId="77777777" w:rsidR="00F334A2" w:rsidRDefault="00F334A2" w:rsidP="00D11EB0">
      <w:pPr>
        <w:pStyle w:val="Corpsdetexte"/>
        <w:ind w:left="567"/>
        <w:rPr>
          <w:sz w:val="16"/>
          <w:szCs w:val="16"/>
        </w:rPr>
      </w:pPr>
    </w:p>
    <w:p w14:paraId="0564FF67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0EA6BFFA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2E1F9E15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0E005151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3D3C410E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4B988B81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362CB067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6B781F68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7A59B743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5ED8877D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33D2B3E2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354BA70A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3253FE7B" w14:textId="77777777" w:rsidR="00BD1EAD" w:rsidRDefault="00BD1EAD" w:rsidP="00D11EB0">
      <w:pPr>
        <w:pStyle w:val="Corpsdetexte"/>
        <w:ind w:left="567"/>
        <w:rPr>
          <w:sz w:val="16"/>
          <w:szCs w:val="16"/>
        </w:rPr>
      </w:pPr>
    </w:p>
    <w:p w14:paraId="5B5671F9" w14:textId="77777777" w:rsidR="00BD1EAD" w:rsidRPr="00422B6B" w:rsidRDefault="00BD1EAD" w:rsidP="00D11EB0">
      <w:pPr>
        <w:pStyle w:val="Corpsdetexte"/>
        <w:ind w:left="567"/>
        <w:rPr>
          <w:sz w:val="16"/>
          <w:szCs w:val="16"/>
        </w:rPr>
      </w:pPr>
    </w:p>
    <w:sectPr w:rsidR="00BD1EAD" w:rsidRPr="00422B6B" w:rsidSect="00BD1EAD">
      <w:footerReference w:type="default" r:id="rId11"/>
      <w:pgSz w:w="11905" w:h="16838" w:code="9"/>
      <w:pgMar w:top="1270" w:right="1132" w:bottom="568" w:left="993" w:header="79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0DCB3" w14:textId="77777777" w:rsidR="00F91658" w:rsidRDefault="00F91658">
      <w:r>
        <w:separator/>
      </w:r>
    </w:p>
  </w:endnote>
  <w:endnote w:type="continuationSeparator" w:id="0">
    <w:p w14:paraId="28242AFA" w14:textId="77777777" w:rsidR="00F91658" w:rsidRDefault="00F9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tusWP Typ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98B5" w14:textId="77777777" w:rsidR="00E30895" w:rsidRDefault="00E30895">
    <w:pPr>
      <w:pStyle w:val="Pieddepage"/>
    </w:pPr>
    <w:r>
      <w:t>Septembre 2018-S02-08-35-DT-41-03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556F7" w14:textId="77777777" w:rsidR="00F91658" w:rsidRDefault="00F91658">
      <w:r>
        <w:separator/>
      </w:r>
    </w:p>
  </w:footnote>
  <w:footnote w:type="continuationSeparator" w:id="0">
    <w:p w14:paraId="220ABBB5" w14:textId="77777777" w:rsidR="00F91658" w:rsidRDefault="00F91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0D2BD4E"/>
    <w:lvl w:ilvl="0">
      <w:numFmt w:val="decimal"/>
      <w:lvlText w:val="*"/>
      <w:lvlJc w:val="left"/>
    </w:lvl>
  </w:abstractNum>
  <w:abstractNum w:abstractNumId="1" w15:restartNumberingAfterBreak="0">
    <w:nsid w:val="0302015A"/>
    <w:multiLevelType w:val="hybridMultilevel"/>
    <w:tmpl w:val="EEA6E7C2"/>
    <w:lvl w:ilvl="0" w:tplc="FFFFFFFF">
      <w:start w:val="1"/>
      <w:numFmt w:val="bullet"/>
      <w:lvlText w:val=""/>
      <w:lvlJc w:val="left"/>
      <w:pPr>
        <w:tabs>
          <w:tab w:val="num" w:pos="0"/>
        </w:tabs>
        <w:ind w:left="850" w:hanging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D2FF1"/>
    <w:multiLevelType w:val="hybridMultilevel"/>
    <w:tmpl w:val="E39C736A"/>
    <w:lvl w:ilvl="0" w:tplc="FFFFFFFF">
      <w:start w:val="1"/>
      <w:numFmt w:val="bullet"/>
      <w:lvlText w:val=""/>
      <w:lvlJc w:val="left"/>
      <w:pPr>
        <w:tabs>
          <w:tab w:val="num" w:pos="0"/>
        </w:tabs>
        <w:ind w:left="850" w:hanging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A7D81"/>
    <w:multiLevelType w:val="multilevel"/>
    <w:tmpl w:val="3DE600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090E0014"/>
    <w:multiLevelType w:val="multilevel"/>
    <w:tmpl w:val="BCC43528"/>
    <w:lvl w:ilvl="0">
      <w:start w:val="1"/>
      <w:numFmt w:val="upperRoman"/>
      <w:lvlText w:val="Article %1."/>
      <w:lvlJc w:val="left"/>
      <w:pPr>
        <w:tabs>
          <w:tab w:val="num" w:pos="3062"/>
        </w:tabs>
        <w:ind w:left="3062" w:hanging="2495"/>
      </w:pPr>
    </w:lvl>
    <w:lvl w:ilvl="1">
      <w:start w:val="1"/>
      <w:numFmt w:val="decimalZero"/>
      <w:pStyle w:val="Titre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0A74288D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6" w15:restartNumberingAfterBreak="0">
    <w:nsid w:val="0D907660"/>
    <w:multiLevelType w:val="hybridMultilevel"/>
    <w:tmpl w:val="05EA31EE"/>
    <w:lvl w:ilvl="0" w:tplc="42FAD6DC">
      <w:start w:val="1"/>
      <w:numFmt w:val="bullet"/>
      <w:lvlText w:val=""/>
      <w:lvlJc w:val="left"/>
      <w:pPr>
        <w:tabs>
          <w:tab w:val="num" w:pos="701"/>
        </w:tabs>
        <w:ind w:left="360" w:firstLine="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552C0"/>
    <w:multiLevelType w:val="multilevel"/>
    <w:tmpl w:val="2BB8B24A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8" w15:restartNumberingAfterBreak="0">
    <w:nsid w:val="190761F5"/>
    <w:multiLevelType w:val="singleLevel"/>
    <w:tmpl w:val="1DE68AF4"/>
    <w:lvl w:ilvl="0">
      <w:numFmt w:val="none"/>
      <w:lvlText w:val="ƒ"/>
      <w:lvlJc w:val="left"/>
      <w:pPr>
        <w:tabs>
          <w:tab w:val="num" w:pos="2402"/>
        </w:tabs>
        <w:ind w:left="2402" w:hanging="417"/>
      </w:pPr>
      <w:rPr>
        <w:rFonts w:ascii="LotusWP Type" w:hAnsi="LotusWP Type" w:hint="default"/>
        <w:sz w:val="24"/>
      </w:rPr>
    </w:lvl>
  </w:abstractNum>
  <w:abstractNum w:abstractNumId="9" w15:restartNumberingAfterBreak="0">
    <w:nsid w:val="1DCA1219"/>
    <w:multiLevelType w:val="multilevel"/>
    <w:tmpl w:val="C504BE3A"/>
    <w:lvl w:ilvl="0">
      <w:start w:val="1"/>
      <w:numFmt w:val="upperRoman"/>
      <w:suff w:val="space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1EB11BA0"/>
    <w:multiLevelType w:val="singleLevel"/>
    <w:tmpl w:val="8FDA24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1FE5856"/>
    <w:multiLevelType w:val="singleLevel"/>
    <w:tmpl w:val="C9F430A6"/>
    <w:lvl w:ilvl="0">
      <w:numFmt w:val="none"/>
      <w:lvlText w:val="ƒ"/>
      <w:lvlJc w:val="left"/>
      <w:pPr>
        <w:tabs>
          <w:tab w:val="num" w:pos="757"/>
        </w:tabs>
        <w:ind w:left="737" w:hanging="340"/>
      </w:pPr>
      <w:rPr>
        <w:rFonts w:ascii="LotusWP Type" w:hAnsi="LotusWP Type" w:hint="default"/>
        <w:sz w:val="24"/>
      </w:rPr>
    </w:lvl>
  </w:abstractNum>
  <w:abstractNum w:abstractNumId="12" w15:restartNumberingAfterBreak="0">
    <w:nsid w:val="23233239"/>
    <w:multiLevelType w:val="singleLevel"/>
    <w:tmpl w:val="FA6CCE8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3" w15:restartNumberingAfterBreak="0">
    <w:nsid w:val="290C58D6"/>
    <w:multiLevelType w:val="hybridMultilevel"/>
    <w:tmpl w:val="887A4AA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5E574B"/>
    <w:multiLevelType w:val="multilevel"/>
    <w:tmpl w:val="2BB8B24A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5" w15:restartNumberingAfterBreak="0">
    <w:nsid w:val="2EC872BC"/>
    <w:multiLevelType w:val="multilevel"/>
    <w:tmpl w:val="D622847A"/>
    <w:lvl w:ilvl="0">
      <w:start w:val="1"/>
      <w:numFmt w:val="decimal"/>
      <w:suff w:val="space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 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2676717"/>
    <w:multiLevelType w:val="multilevel"/>
    <w:tmpl w:val="BE9E6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36AB7043"/>
    <w:multiLevelType w:val="hybridMultilevel"/>
    <w:tmpl w:val="293075A6"/>
    <w:lvl w:ilvl="0" w:tplc="006EEE64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A59AC"/>
    <w:multiLevelType w:val="hybridMultilevel"/>
    <w:tmpl w:val="25F4457C"/>
    <w:lvl w:ilvl="0" w:tplc="BF9C40C4">
      <w:start w:val="15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i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36313"/>
    <w:multiLevelType w:val="multilevel"/>
    <w:tmpl w:val="4754CC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Puce3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41D6023B"/>
    <w:multiLevelType w:val="singleLevel"/>
    <w:tmpl w:val="82FC84C8"/>
    <w:lvl w:ilvl="0">
      <w:numFmt w:val="none"/>
      <w:lvlText w:val="ƒ"/>
      <w:lvlJc w:val="left"/>
      <w:pPr>
        <w:tabs>
          <w:tab w:val="num" w:pos="2402"/>
        </w:tabs>
        <w:ind w:left="2402" w:hanging="417"/>
      </w:pPr>
      <w:rPr>
        <w:rFonts w:ascii="LotusWP Type" w:hAnsi="LotusWP Type" w:hint="default"/>
        <w:sz w:val="24"/>
      </w:rPr>
    </w:lvl>
  </w:abstractNum>
  <w:abstractNum w:abstractNumId="21" w15:restartNumberingAfterBreak="0">
    <w:nsid w:val="42127A03"/>
    <w:multiLevelType w:val="hybridMultilevel"/>
    <w:tmpl w:val="415264CE"/>
    <w:lvl w:ilvl="0" w:tplc="FFFFFFFF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8E6597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B42A9"/>
    <w:multiLevelType w:val="singleLevel"/>
    <w:tmpl w:val="6A5CE49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54284859"/>
    <w:multiLevelType w:val="multilevel"/>
    <w:tmpl w:val="AF18D800"/>
    <w:lvl w:ilvl="0">
      <w:start w:val="1"/>
      <w:numFmt w:val="decimal"/>
      <w:pStyle w:val="ARTICLE"/>
      <w:suff w:val="space"/>
      <w:lvlText w:val="ARTICLE %1 - "/>
      <w:lvlJc w:val="left"/>
      <w:pPr>
        <w:ind w:left="0" w:firstLine="0"/>
      </w:pPr>
      <w:rPr>
        <w:rFonts w:ascii="Trebuchet MS" w:hAnsi="Trebuchet MS" w:hint="default"/>
      </w:rPr>
    </w:lvl>
    <w:lvl w:ilvl="1">
      <w:start w:val="1"/>
      <w:numFmt w:val="decimal"/>
      <w:lvlText w:val="ARTICLE %1 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42C7629"/>
    <w:multiLevelType w:val="multilevel"/>
    <w:tmpl w:val="711486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6" w15:restartNumberingAfterBreak="0">
    <w:nsid w:val="56960F1F"/>
    <w:multiLevelType w:val="hybridMultilevel"/>
    <w:tmpl w:val="9D02FF92"/>
    <w:lvl w:ilvl="0" w:tplc="006EEE64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80D0E"/>
    <w:multiLevelType w:val="singleLevel"/>
    <w:tmpl w:val="0C98A570"/>
    <w:lvl w:ilvl="0">
      <w:start w:val="1"/>
      <w:numFmt w:val="decimal"/>
      <w:lvlText w:val="%1)"/>
      <w:lvlJc w:val="left"/>
      <w:pPr>
        <w:tabs>
          <w:tab w:val="num" w:pos="932"/>
        </w:tabs>
        <w:ind w:left="932" w:hanging="360"/>
      </w:pPr>
      <w:rPr>
        <w:rFonts w:hint="default"/>
      </w:rPr>
    </w:lvl>
  </w:abstractNum>
  <w:abstractNum w:abstractNumId="28" w15:restartNumberingAfterBreak="0">
    <w:nsid w:val="5B76136D"/>
    <w:multiLevelType w:val="multilevel"/>
    <w:tmpl w:val="5DA4D9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5DE14454"/>
    <w:multiLevelType w:val="hybridMultilevel"/>
    <w:tmpl w:val="EC7CE5E0"/>
    <w:lvl w:ilvl="0" w:tplc="61BCF01A">
      <w:start w:val="1"/>
      <w:numFmt w:val="bullet"/>
      <w:lvlText w:val="-"/>
      <w:lvlJc w:val="left"/>
      <w:pPr>
        <w:tabs>
          <w:tab w:val="num" w:pos="1381"/>
        </w:tabs>
        <w:ind w:left="1304" w:hanging="283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C2C5C"/>
    <w:multiLevelType w:val="multilevel"/>
    <w:tmpl w:val="711486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 w15:restartNumberingAfterBreak="0">
    <w:nsid w:val="67F14D58"/>
    <w:multiLevelType w:val="singleLevel"/>
    <w:tmpl w:val="21C624FA"/>
    <w:lvl w:ilvl="0">
      <w:start w:val="1"/>
      <w:numFmt w:val="bullet"/>
      <w:pStyle w:val="Puc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3C0F16"/>
    <w:multiLevelType w:val="hybridMultilevel"/>
    <w:tmpl w:val="FF96A4BE"/>
    <w:lvl w:ilvl="0" w:tplc="FFFFFFFF">
      <w:start w:val="1"/>
      <w:numFmt w:val="bullet"/>
      <w:lvlText w:val=""/>
      <w:lvlJc w:val="left"/>
      <w:pPr>
        <w:tabs>
          <w:tab w:val="num" w:pos="170"/>
        </w:tabs>
        <w:ind w:left="850" w:hanging="85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8B56C1"/>
    <w:multiLevelType w:val="singleLevel"/>
    <w:tmpl w:val="79A41458"/>
    <w:lvl w:ilvl="0">
      <w:start w:val="1"/>
      <w:numFmt w:val="decimal"/>
      <w:pStyle w:val="LISTE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4" w15:restartNumberingAfterBreak="0">
    <w:nsid w:val="6DFC2A2B"/>
    <w:multiLevelType w:val="singleLevel"/>
    <w:tmpl w:val="273204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1E403AA"/>
    <w:multiLevelType w:val="multilevel"/>
    <w:tmpl w:val="2BB8B24A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36" w15:restartNumberingAfterBreak="0">
    <w:nsid w:val="721C710D"/>
    <w:multiLevelType w:val="hybridMultilevel"/>
    <w:tmpl w:val="972A9862"/>
    <w:lvl w:ilvl="0" w:tplc="006EEE64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93AB0"/>
    <w:multiLevelType w:val="multilevel"/>
    <w:tmpl w:val="BE9E6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8" w15:restartNumberingAfterBreak="0">
    <w:nsid w:val="76EC7C53"/>
    <w:multiLevelType w:val="singleLevel"/>
    <w:tmpl w:val="8FDA24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A001F50"/>
    <w:multiLevelType w:val="hybridMultilevel"/>
    <w:tmpl w:val="C9F44EB8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DF13EB"/>
    <w:multiLevelType w:val="hybridMultilevel"/>
    <w:tmpl w:val="BB227B10"/>
    <w:lvl w:ilvl="0" w:tplc="006EEE64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9038249">
    <w:abstractNumId w:val="4"/>
  </w:num>
  <w:num w:numId="2" w16cid:durableId="538783568">
    <w:abstractNumId w:val="12"/>
  </w:num>
  <w:num w:numId="3" w16cid:durableId="290013585">
    <w:abstractNumId w:val="4"/>
  </w:num>
  <w:num w:numId="4" w16cid:durableId="123275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3533315">
    <w:abstractNumId w:val="24"/>
  </w:num>
  <w:num w:numId="6" w16cid:durableId="617759927">
    <w:abstractNumId w:val="24"/>
  </w:num>
  <w:num w:numId="7" w16cid:durableId="968321411">
    <w:abstractNumId w:val="24"/>
  </w:num>
  <w:num w:numId="8" w16cid:durableId="610475450">
    <w:abstractNumId w:val="19"/>
  </w:num>
  <w:num w:numId="9" w16cid:durableId="205021375">
    <w:abstractNumId w:val="34"/>
  </w:num>
  <w:num w:numId="10" w16cid:durableId="777455618">
    <w:abstractNumId w:val="20"/>
  </w:num>
  <w:num w:numId="11" w16cid:durableId="1912960615">
    <w:abstractNumId w:val="23"/>
  </w:num>
  <w:num w:numId="12" w16cid:durableId="496459318">
    <w:abstractNumId w:val="8"/>
  </w:num>
  <w:num w:numId="13" w16cid:durableId="1087269162">
    <w:abstractNumId w:val="24"/>
  </w:num>
  <w:num w:numId="14" w16cid:durableId="1214274807">
    <w:abstractNumId w:val="10"/>
  </w:num>
  <w:num w:numId="15" w16cid:durableId="661860596">
    <w:abstractNumId w:val="38"/>
  </w:num>
  <w:num w:numId="16" w16cid:durableId="456216124">
    <w:abstractNumId w:val="31"/>
  </w:num>
  <w:num w:numId="17" w16cid:durableId="99840254">
    <w:abstractNumId w:val="33"/>
  </w:num>
  <w:num w:numId="18" w16cid:durableId="1576014781">
    <w:abstractNumId w:val="11"/>
  </w:num>
  <w:num w:numId="19" w16cid:durableId="1536698776">
    <w:abstractNumId w:val="36"/>
  </w:num>
  <w:num w:numId="20" w16cid:durableId="1366174659">
    <w:abstractNumId w:val="26"/>
  </w:num>
  <w:num w:numId="21" w16cid:durableId="622158346">
    <w:abstractNumId w:val="13"/>
  </w:num>
  <w:num w:numId="22" w16cid:durableId="2003502467">
    <w:abstractNumId w:val="17"/>
  </w:num>
  <w:num w:numId="23" w16cid:durableId="1109816089">
    <w:abstractNumId w:val="40"/>
  </w:num>
  <w:num w:numId="24" w16cid:durableId="1855193400">
    <w:abstractNumId w:val="9"/>
  </w:num>
  <w:num w:numId="25" w16cid:durableId="431584561">
    <w:abstractNumId w:val="15"/>
  </w:num>
  <w:num w:numId="26" w16cid:durableId="955407808">
    <w:abstractNumId w:val="3"/>
  </w:num>
  <w:num w:numId="27" w16cid:durableId="1038235858">
    <w:abstractNumId w:val="5"/>
  </w:num>
  <w:num w:numId="28" w16cid:durableId="1953828124">
    <w:abstractNumId w:val="25"/>
  </w:num>
  <w:num w:numId="29" w16cid:durableId="1145585678">
    <w:abstractNumId w:val="30"/>
  </w:num>
  <w:num w:numId="30" w16cid:durableId="1740637710">
    <w:abstractNumId w:val="16"/>
  </w:num>
  <w:num w:numId="31" w16cid:durableId="1150370029">
    <w:abstractNumId w:val="37"/>
  </w:num>
  <w:num w:numId="32" w16cid:durableId="233011847">
    <w:abstractNumId w:val="28"/>
  </w:num>
  <w:num w:numId="33" w16cid:durableId="1324158270">
    <w:abstractNumId w:val="35"/>
  </w:num>
  <w:num w:numId="34" w16cid:durableId="776754387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1494" w:hanging="360"/>
        </w:pPr>
      </w:lvl>
    </w:lvlOverride>
  </w:num>
  <w:num w:numId="35" w16cid:durableId="1506479787">
    <w:abstractNumId w:val="22"/>
  </w:num>
  <w:num w:numId="36" w16cid:durableId="15931454">
    <w:abstractNumId w:val="14"/>
  </w:num>
  <w:num w:numId="37" w16cid:durableId="503126852">
    <w:abstractNumId w:val="7"/>
  </w:num>
  <w:num w:numId="38" w16cid:durableId="1542284904">
    <w:abstractNumId w:val="6"/>
  </w:num>
  <w:num w:numId="39" w16cid:durableId="303049692">
    <w:abstractNumId w:val="18"/>
  </w:num>
  <w:num w:numId="40" w16cid:durableId="1721637177">
    <w:abstractNumId w:val="39"/>
  </w:num>
  <w:num w:numId="41" w16cid:durableId="347951043">
    <w:abstractNumId w:val="27"/>
  </w:num>
  <w:num w:numId="42" w16cid:durableId="786974916">
    <w:abstractNumId w:val="29"/>
  </w:num>
  <w:num w:numId="43" w16cid:durableId="18591498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560" w:hanging="283"/>
        </w:pPr>
        <w:rPr>
          <w:rFonts w:ascii="Symbol" w:hAnsi="Symbol" w:hint="default"/>
        </w:rPr>
      </w:lvl>
    </w:lvlOverride>
  </w:num>
  <w:num w:numId="44" w16cid:durableId="1562641023">
    <w:abstractNumId w:val="21"/>
  </w:num>
  <w:num w:numId="45" w16cid:durableId="605966083">
    <w:abstractNumId w:val="1"/>
  </w:num>
  <w:num w:numId="46" w16cid:durableId="201484269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47" w16cid:durableId="359941721">
    <w:abstractNumId w:val="32"/>
  </w:num>
  <w:num w:numId="48" w16cid:durableId="147476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activeWritingStyle w:appName="MSWord" w:lang="fr-FR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090"/>
    <w:rsid w:val="000006B2"/>
    <w:rsid w:val="00001D68"/>
    <w:rsid w:val="000042DC"/>
    <w:rsid w:val="0000727F"/>
    <w:rsid w:val="00024D16"/>
    <w:rsid w:val="00025BE2"/>
    <w:rsid w:val="0002618E"/>
    <w:rsid w:val="00032FBE"/>
    <w:rsid w:val="000332DF"/>
    <w:rsid w:val="00037E6C"/>
    <w:rsid w:val="00056489"/>
    <w:rsid w:val="00060EC4"/>
    <w:rsid w:val="0008195A"/>
    <w:rsid w:val="00082624"/>
    <w:rsid w:val="00091B4E"/>
    <w:rsid w:val="000A67BF"/>
    <w:rsid w:val="000C2CE6"/>
    <w:rsid w:val="000C6B3B"/>
    <w:rsid w:val="000D2538"/>
    <w:rsid w:val="000F7F36"/>
    <w:rsid w:val="001233C5"/>
    <w:rsid w:val="00127541"/>
    <w:rsid w:val="001531CA"/>
    <w:rsid w:val="0015733B"/>
    <w:rsid w:val="001727D3"/>
    <w:rsid w:val="00181010"/>
    <w:rsid w:val="00184316"/>
    <w:rsid w:val="001A5B85"/>
    <w:rsid w:val="001A7651"/>
    <w:rsid w:val="001B3E95"/>
    <w:rsid w:val="001D507D"/>
    <w:rsid w:val="001D7630"/>
    <w:rsid w:val="001E058B"/>
    <w:rsid w:val="001E73CC"/>
    <w:rsid w:val="001F1184"/>
    <w:rsid w:val="001F3B2D"/>
    <w:rsid w:val="0020143C"/>
    <w:rsid w:val="00212DEE"/>
    <w:rsid w:val="00213D25"/>
    <w:rsid w:val="00214CC6"/>
    <w:rsid w:val="00217D52"/>
    <w:rsid w:val="00226006"/>
    <w:rsid w:val="00231AEB"/>
    <w:rsid w:val="0023273A"/>
    <w:rsid w:val="00237A73"/>
    <w:rsid w:val="002415C3"/>
    <w:rsid w:val="002463F9"/>
    <w:rsid w:val="0024751E"/>
    <w:rsid w:val="0025129B"/>
    <w:rsid w:val="002535F9"/>
    <w:rsid w:val="00254797"/>
    <w:rsid w:val="00254D5B"/>
    <w:rsid w:val="0027456E"/>
    <w:rsid w:val="002774B9"/>
    <w:rsid w:val="00281C1F"/>
    <w:rsid w:val="00296EAA"/>
    <w:rsid w:val="002A651F"/>
    <w:rsid w:val="002A6A61"/>
    <w:rsid w:val="002C0CEF"/>
    <w:rsid w:val="002C1999"/>
    <w:rsid w:val="002C3F41"/>
    <w:rsid w:val="002D36CC"/>
    <w:rsid w:val="002D41E3"/>
    <w:rsid w:val="002F3293"/>
    <w:rsid w:val="00302673"/>
    <w:rsid w:val="003053BE"/>
    <w:rsid w:val="003061DD"/>
    <w:rsid w:val="00310745"/>
    <w:rsid w:val="00314CAB"/>
    <w:rsid w:val="00320E9B"/>
    <w:rsid w:val="00340D1A"/>
    <w:rsid w:val="00345A81"/>
    <w:rsid w:val="003537C0"/>
    <w:rsid w:val="00361731"/>
    <w:rsid w:val="00377EC0"/>
    <w:rsid w:val="00385424"/>
    <w:rsid w:val="00390AEC"/>
    <w:rsid w:val="00396E7B"/>
    <w:rsid w:val="003B0FEB"/>
    <w:rsid w:val="003B1F52"/>
    <w:rsid w:val="003B61E9"/>
    <w:rsid w:val="003C6AD0"/>
    <w:rsid w:val="003C7237"/>
    <w:rsid w:val="003C7411"/>
    <w:rsid w:val="003E1960"/>
    <w:rsid w:val="003E64A9"/>
    <w:rsid w:val="003E7B28"/>
    <w:rsid w:val="003F573C"/>
    <w:rsid w:val="00401317"/>
    <w:rsid w:val="00403157"/>
    <w:rsid w:val="004125A6"/>
    <w:rsid w:val="004144BA"/>
    <w:rsid w:val="00422B6B"/>
    <w:rsid w:val="0042310D"/>
    <w:rsid w:val="004235C6"/>
    <w:rsid w:val="004461F6"/>
    <w:rsid w:val="00465CEA"/>
    <w:rsid w:val="00477454"/>
    <w:rsid w:val="00481C01"/>
    <w:rsid w:val="0048508F"/>
    <w:rsid w:val="00491EA1"/>
    <w:rsid w:val="00493E15"/>
    <w:rsid w:val="00496B88"/>
    <w:rsid w:val="004A7693"/>
    <w:rsid w:val="004B03C2"/>
    <w:rsid w:val="004B04BF"/>
    <w:rsid w:val="004B6C94"/>
    <w:rsid w:val="004C6CFB"/>
    <w:rsid w:val="004E0274"/>
    <w:rsid w:val="004E2F5C"/>
    <w:rsid w:val="004F1135"/>
    <w:rsid w:val="004F248C"/>
    <w:rsid w:val="004F31E9"/>
    <w:rsid w:val="0050645D"/>
    <w:rsid w:val="00506B45"/>
    <w:rsid w:val="00510F19"/>
    <w:rsid w:val="00511691"/>
    <w:rsid w:val="005161A5"/>
    <w:rsid w:val="005179BD"/>
    <w:rsid w:val="00523693"/>
    <w:rsid w:val="005251B6"/>
    <w:rsid w:val="00541137"/>
    <w:rsid w:val="00552F1C"/>
    <w:rsid w:val="0055356F"/>
    <w:rsid w:val="005579A2"/>
    <w:rsid w:val="00565B0C"/>
    <w:rsid w:val="005744AC"/>
    <w:rsid w:val="00574D49"/>
    <w:rsid w:val="0059467C"/>
    <w:rsid w:val="00594A49"/>
    <w:rsid w:val="005A1525"/>
    <w:rsid w:val="005A5694"/>
    <w:rsid w:val="005A5739"/>
    <w:rsid w:val="005B623C"/>
    <w:rsid w:val="005C1001"/>
    <w:rsid w:val="005C3846"/>
    <w:rsid w:val="005C3A01"/>
    <w:rsid w:val="005C417B"/>
    <w:rsid w:val="005D3442"/>
    <w:rsid w:val="005D3FBE"/>
    <w:rsid w:val="005D7AD7"/>
    <w:rsid w:val="005E5F4E"/>
    <w:rsid w:val="005F3EC7"/>
    <w:rsid w:val="005F5130"/>
    <w:rsid w:val="005F5880"/>
    <w:rsid w:val="005F7040"/>
    <w:rsid w:val="005F7DBC"/>
    <w:rsid w:val="006022B3"/>
    <w:rsid w:val="006028D3"/>
    <w:rsid w:val="006042DF"/>
    <w:rsid w:val="00606B86"/>
    <w:rsid w:val="00612E45"/>
    <w:rsid w:val="00621241"/>
    <w:rsid w:val="00625FC9"/>
    <w:rsid w:val="006274D2"/>
    <w:rsid w:val="00632A23"/>
    <w:rsid w:val="00632D16"/>
    <w:rsid w:val="00632F7C"/>
    <w:rsid w:val="006369EE"/>
    <w:rsid w:val="0064069D"/>
    <w:rsid w:val="00647D8C"/>
    <w:rsid w:val="00651281"/>
    <w:rsid w:val="00654D39"/>
    <w:rsid w:val="0067169F"/>
    <w:rsid w:val="006817DE"/>
    <w:rsid w:val="006D3C16"/>
    <w:rsid w:val="006D5F81"/>
    <w:rsid w:val="006E025C"/>
    <w:rsid w:val="006E6409"/>
    <w:rsid w:val="006F039C"/>
    <w:rsid w:val="006F211A"/>
    <w:rsid w:val="006F774D"/>
    <w:rsid w:val="007036DD"/>
    <w:rsid w:val="00703AA7"/>
    <w:rsid w:val="007056EC"/>
    <w:rsid w:val="0071018E"/>
    <w:rsid w:val="007241B3"/>
    <w:rsid w:val="0072542F"/>
    <w:rsid w:val="00743532"/>
    <w:rsid w:val="007561DC"/>
    <w:rsid w:val="00757FA1"/>
    <w:rsid w:val="0076458E"/>
    <w:rsid w:val="007703D7"/>
    <w:rsid w:val="00773FEB"/>
    <w:rsid w:val="00786959"/>
    <w:rsid w:val="00791CA8"/>
    <w:rsid w:val="00792E8F"/>
    <w:rsid w:val="007C3C9F"/>
    <w:rsid w:val="007C52D1"/>
    <w:rsid w:val="007C724D"/>
    <w:rsid w:val="007E61CE"/>
    <w:rsid w:val="008023BA"/>
    <w:rsid w:val="00812CA0"/>
    <w:rsid w:val="00832EAE"/>
    <w:rsid w:val="00835025"/>
    <w:rsid w:val="008378C9"/>
    <w:rsid w:val="0084160A"/>
    <w:rsid w:val="008466D2"/>
    <w:rsid w:val="008569BF"/>
    <w:rsid w:val="0086546B"/>
    <w:rsid w:val="008700A2"/>
    <w:rsid w:val="00876B90"/>
    <w:rsid w:val="0088292B"/>
    <w:rsid w:val="00890346"/>
    <w:rsid w:val="0089090A"/>
    <w:rsid w:val="008963BB"/>
    <w:rsid w:val="008A4E7E"/>
    <w:rsid w:val="008A53CE"/>
    <w:rsid w:val="008B16FE"/>
    <w:rsid w:val="008C00A6"/>
    <w:rsid w:val="008D1BD8"/>
    <w:rsid w:val="008D3C72"/>
    <w:rsid w:val="008D5381"/>
    <w:rsid w:val="008D583E"/>
    <w:rsid w:val="008D5E06"/>
    <w:rsid w:val="008E777B"/>
    <w:rsid w:val="008F6EA1"/>
    <w:rsid w:val="0090579D"/>
    <w:rsid w:val="00907960"/>
    <w:rsid w:val="00910DD4"/>
    <w:rsid w:val="00927BE9"/>
    <w:rsid w:val="00933A71"/>
    <w:rsid w:val="0093552B"/>
    <w:rsid w:val="009460E8"/>
    <w:rsid w:val="0096118D"/>
    <w:rsid w:val="0096604C"/>
    <w:rsid w:val="0096753A"/>
    <w:rsid w:val="0097069F"/>
    <w:rsid w:val="00973D71"/>
    <w:rsid w:val="009826F9"/>
    <w:rsid w:val="0099732A"/>
    <w:rsid w:val="009A213A"/>
    <w:rsid w:val="009B1444"/>
    <w:rsid w:val="009B1916"/>
    <w:rsid w:val="009C0785"/>
    <w:rsid w:val="009C6CD3"/>
    <w:rsid w:val="009D0615"/>
    <w:rsid w:val="009D2210"/>
    <w:rsid w:val="009D4058"/>
    <w:rsid w:val="009D4D07"/>
    <w:rsid w:val="009F48AA"/>
    <w:rsid w:val="009F5E11"/>
    <w:rsid w:val="009F636E"/>
    <w:rsid w:val="00A00EC3"/>
    <w:rsid w:val="00A16561"/>
    <w:rsid w:val="00A3651D"/>
    <w:rsid w:val="00A4292B"/>
    <w:rsid w:val="00A4405E"/>
    <w:rsid w:val="00A44566"/>
    <w:rsid w:val="00A57DD3"/>
    <w:rsid w:val="00A647EA"/>
    <w:rsid w:val="00A73E59"/>
    <w:rsid w:val="00A77620"/>
    <w:rsid w:val="00A84FB9"/>
    <w:rsid w:val="00A95178"/>
    <w:rsid w:val="00A9545F"/>
    <w:rsid w:val="00A95A27"/>
    <w:rsid w:val="00AA35DC"/>
    <w:rsid w:val="00AA569C"/>
    <w:rsid w:val="00AB4311"/>
    <w:rsid w:val="00AD1A84"/>
    <w:rsid w:val="00AD368B"/>
    <w:rsid w:val="00AD3778"/>
    <w:rsid w:val="00AD690A"/>
    <w:rsid w:val="00AE376E"/>
    <w:rsid w:val="00AE3ACD"/>
    <w:rsid w:val="00AE3B59"/>
    <w:rsid w:val="00AE77BE"/>
    <w:rsid w:val="00AF2B4B"/>
    <w:rsid w:val="00B02645"/>
    <w:rsid w:val="00B03170"/>
    <w:rsid w:val="00B100FE"/>
    <w:rsid w:val="00B139A1"/>
    <w:rsid w:val="00B14D2D"/>
    <w:rsid w:val="00B16ED7"/>
    <w:rsid w:val="00B257E3"/>
    <w:rsid w:val="00B35EF0"/>
    <w:rsid w:val="00B36EDF"/>
    <w:rsid w:val="00B407A1"/>
    <w:rsid w:val="00B4252D"/>
    <w:rsid w:val="00B64266"/>
    <w:rsid w:val="00B67E79"/>
    <w:rsid w:val="00B72090"/>
    <w:rsid w:val="00B73AB5"/>
    <w:rsid w:val="00B76100"/>
    <w:rsid w:val="00B80CC8"/>
    <w:rsid w:val="00BA0653"/>
    <w:rsid w:val="00BB05A5"/>
    <w:rsid w:val="00BB343B"/>
    <w:rsid w:val="00BB348C"/>
    <w:rsid w:val="00BC4801"/>
    <w:rsid w:val="00BC7A60"/>
    <w:rsid w:val="00BD1EAD"/>
    <w:rsid w:val="00BD23D5"/>
    <w:rsid w:val="00BD337A"/>
    <w:rsid w:val="00BD7149"/>
    <w:rsid w:val="00BE4A37"/>
    <w:rsid w:val="00BE6788"/>
    <w:rsid w:val="00BF1812"/>
    <w:rsid w:val="00BF1CEE"/>
    <w:rsid w:val="00BF22A2"/>
    <w:rsid w:val="00BF4608"/>
    <w:rsid w:val="00BF4CA6"/>
    <w:rsid w:val="00C00978"/>
    <w:rsid w:val="00C116F8"/>
    <w:rsid w:val="00C128D8"/>
    <w:rsid w:val="00C13FCE"/>
    <w:rsid w:val="00C14257"/>
    <w:rsid w:val="00C17DD1"/>
    <w:rsid w:val="00C2447C"/>
    <w:rsid w:val="00C35B01"/>
    <w:rsid w:val="00C35F2F"/>
    <w:rsid w:val="00C376C6"/>
    <w:rsid w:val="00C40502"/>
    <w:rsid w:val="00C50FDB"/>
    <w:rsid w:val="00C53E82"/>
    <w:rsid w:val="00C62D58"/>
    <w:rsid w:val="00C6547F"/>
    <w:rsid w:val="00C77E76"/>
    <w:rsid w:val="00C936E3"/>
    <w:rsid w:val="00C93B7D"/>
    <w:rsid w:val="00C97C57"/>
    <w:rsid w:val="00CA747B"/>
    <w:rsid w:val="00CB42A0"/>
    <w:rsid w:val="00CD7530"/>
    <w:rsid w:val="00CE1E6A"/>
    <w:rsid w:val="00D11EB0"/>
    <w:rsid w:val="00D2292B"/>
    <w:rsid w:val="00D24035"/>
    <w:rsid w:val="00D36061"/>
    <w:rsid w:val="00D371BD"/>
    <w:rsid w:val="00D4636A"/>
    <w:rsid w:val="00D53AFA"/>
    <w:rsid w:val="00D60210"/>
    <w:rsid w:val="00D63774"/>
    <w:rsid w:val="00D66481"/>
    <w:rsid w:val="00D71B1A"/>
    <w:rsid w:val="00D75BFA"/>
    <w:rsid w:val="00D775FA"/>
    <w:rsid w:val="00D83AC9"/>
    <w:rsid w:val="00D86CD1"/>
    <w:rsid w:val="00D93672"/>
    <w:rsid w:val="00DB6536"/>
    <w:rsid w:val="00DC4201"/>
    <w:rsid w:val="00DC522C"/>
    <w:rsid w:val="00DD316B"/>
    <w:rsid w:val="00DE080B"/>
    <w:rsid w:val="00DE0CA6"/>
    <w:rsid w:val="00DE4EE6"/>
    <w:rsid w:val="00DF58B6"/>
    <w:rsid w:val="00E05B5F"/>
    <w:rsid w:val="00E05F48"/>
    <w:rsid w:val="00E0722C"/>
    <w:rsid w:val="00E22273"/>
    <w:rsid w:val="00E30895"/>
    <w:rsid w:val="00E326D9"/>
    <w:rsid w:val="00E62F9E"/>
    <w:rsid w:val="00E6527B"/>
    <w:rsid w:val="00E676E7"/>
    <w:rsid w:val="00E71581"/>
    <w:rsid w:val="00E804F5"/>
    <w:rsid w:val="00E82BF0"/>
    <w:rsid w:val="00E945A1"/>
    <w:rsid w:val="00EA255F"/>
    <w:rsid w:val="00EB7AB0"/>
    <w:rsid w:val="00ED1233"/>
    <w:rsid w:val="00ED4862"/>
    <w:rsid w:val="00ED56DC"/>
    <w:rsid w:val="00EE1A36"/>
    <w:rsid w:val="00EE7771"/>
    <w:rsid w:val="00F1074C"/>
    <w:rsid w:val="00F12BA9"/>
    <w:rsid w:val="00F14670"/>
    <w:rsid w:val="00F15DAB"/>
    <w:rsid w:val="00F1641D"/>
    <w:rsid w:val="00F16AD7"/>
    <w:rsid w:val="00F20948"/>
    <w:rsid w:val="00F23E29"/>
    <w:rsid w:val="00F25586"/>
    <w:rsid w:val="00F273A5"/>
    <w:rsid w:val="00F334A2"/>
    <w:rsid w:val="00F4297F"/>
    <w:rsid w:val="00F46CC7"/>
    <w:rsid w:val="00F46DAF"/>
    <w:rsid w:val="00F5072C"/>
    <w:rsid w:val="00F61079"/>
    <w:rsid w:val="00F71D31"/>
    <w:rsid w:val="00F76563"/>
    <w:rsid w:val="00F85873"/>
    <w:rsid w:val="00F91658"/>
    <w:rsid w:val="00F9346F"/>
    <w:rsid w:val="00FA7CCD"/>
    <w:rsid w:val="00FC0D35"/>
    <w:rsid w:val="00FC4861"/>
    <w:rsid w:val="00FE2C42"/>
    <w:rsid w:val="00FE4384"/>
    <w:rsid w:val="00FF4B43"/>
    <w:rsid w:val="00FF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3759197B"/>
  <w15:docId w15:val="{8B21FB4F-82F1-4CBE-9472-00960759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before="240" w:after="60"/>
      <w:ind w:left="567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3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sz w:val="24"/>
    </w:rPr>
  </w:style>
  <w:style w:type="paragraph" w:customStyle="1" w:styleId="ARTICLE">
    <w:name w:val="ARTICLE"/>
    <w:basedOn w:val="Normal"/>
    <w:autoRedefine/>
    <w:rsid w:val="00832EAE"/>
    <w:pPr>
      <w:numPr>
        <w:numId w:val="13"/>
      </w:numPr>
    </w:pPr>
    <w:rPr>
      <w:rFonts w:ascii="Trebuchet MS" w:hAnsi="Trebuchet MS"/>
      <w:b/>
      <w:sz w:val="24"/>
    </w:rPr>
  </w:style>
  <w:style w:type="paragraph" w:customStyle="1" w:styleId="Retrait3">
    <w:name w:val="Retrait3"/>
    <w:basedOn w:val="Normal"/>
    <w:pPr>
      <w:spacing w:before="141"/>
      <w:ind w:left="850"/>
    </w:pPr>
    <w:rPr>
      <w:sz w:val="24"/>
    </w:rPr>
  </w:style>
  <w:style w:type="paragraph" w:customStyle="1" w:styleId="Puce5">
    <w:name w:val="Puce 5"/>
    <w:basedOn w:val="Normal"/>
    <w:pPr>
      <w:spacing w:before="141"/>
      <w:ind w:left="850"/>
    </w:pPr>
    <w:rPr>
      <w:sz w:val="24"/>
    </w:rPr>
  </w:style>
  <w:style w:type="paragraph" w:customStyle="1" w:styleId="Puce4">
    <w:name w:val="Puce 4"/>
    <w:basedOn w:val="Normal"/>
    <w:autoRedefine/>
    <w:rsid w:val="00BF1CEE"/>
    <w:pPr>
      <w:spacing w:before="141"/>
      <w:ind w:left="742" w:hanging="340"/>
      <w:jc w:val="both"/>
    </w:pPr>
    <w:rPr>
      <w:b/>
      <w:sz w:val="24"/>
    </w:rPr>
  </w:style>
  <w:style w:type="paragraph" w:customStyle="1" w:styleId="Puce3">
    <w:name w:val="Puce 3"/>
    <w:basedOn w:val="Normal"/>
    <w:pPr>
      <w:numPr>
        <w:ilvl w:val="1"/>
        <w:numId w:val="8"/>
      </w:numPr>
      <w:spacing w:before="141"/>
    </w:pPr>
    <w:rPr>
      <w:sz w:val="24"/>
    </w:rPr>
  </w:style>
  <w:style w:type="paragraph" w:customStyle="1" w:styleId="Alina">
    <w:name w:val="Alinéa"/>
    <w:basedOn w:val="Normal"/>
    <w:pPr>
      <w:spacing w:before="141"/>
      <w:ind w:firstLine="1134"/>
    </w:pPr>
    <w:rPr>
      <w:sz w:val="24"/>
    </w:rPr>
  </w:style>
  <w:style w:type="paragraph" w:customStyle="1" w:styleId="Filetdessus">
    <w:name w:val="Filet dessus"/>
    <w:basedOn w:val="Normal"/>
    <w:pPr>
      <w:pBdr>
        <w:top w:val="single" w:sz="12" w:space="5" w:color="auto"/>
      </w:pBdr>
      <w:spacing w:before="283" w:after="113"/>
    </w:pPr>
    <w:rPr>
      <w:sz w:val="24"/>
    </w:rPr>
  </w:style>
  <w:style w:type="paragraph" w:customStyle="1" w:styleId="Grascentr">
    <w:name w:val="Gras &amp; centré"/>
    <w:basedOn w:val="Normal"/>
    <w:autoRedefine/>
    <w:rsid w:val="0059467C"/>
    <w:pPr>
      <w:spacing w:before="170"/>
      <w:jc w:val="center"/>
    </w:pPr>
    <w:rPr>
      <w:b/>
      <w:sz w:val="28"/>
    </w:rPr>
  </w:style>
  <w:style w:type="paragraph" w:customStyle="1" w:styleId="Nliste">
    <w:name w:val="N° liste"/>
    <w:basedOn w:val="Normal"/>
    <w:pPr>
      <w:spacing w:before="141"/>
      <w:ind w:left="1133"/>
    </w:pPr>
    <w:rPr>
      <w:sz w:val="24"/>
    </w:rPr>
  </w:style>
  <w:style w:type="paragraph" w:customStyle="1" w:styleId="Retrait2">
    <w:name w:val="Retrait 2"/>
    <w:basedOn w:val="Normal"/>
    <w:pPr>
      <w:spacing w:before="141"/>
      <w:ind w:left="1134"/>
    </w:pPr>
    <w:rPr>
      <w:sz w:val="24"/>
    </w:rPr>
  </w:style>
  <w:style w:type="paragraph" w:customStyle="1" w:styleId="Retrait1">
    <w:name w:val="Retrait 1"/>
    <w:basedOn w:val="Normal"/>
    <w:pPr>
      <w:spacing w:before="141"/>
      <w:ind w:left="567"/>
    </w:pPr>
    <w:rPr>
      <w:sz w:val="24"/>
    </w:rPr>
  </w:style>
  <w:style w:type="paragraph" w:customStyle="1" w:styleId="Puce2">
    <w:name w:val="Puce 2"/>
    <w:basedOn w:val="Normal"/>
    <w:pPr>
      <w:spacing w:before="141" w:line="215" w:lineRule="exact"/>
      <w:ind w:left="850"/>
    </w:pPr>
    <w:rPr>
      <w:sz w:val="24"/>
    </w:rPr>
  </w:style>
  <w:style w:type="paragraph" w:customStyle="1" w:styleId="Puce1">
    <w:name w:val="Puce 1"/>
    <w:basedOn w:val="Normal"/>
    <w:autoRedefine/>
    <w:pPr>
      <w:numPr>
        <w:numId w:val="16"/>
      </w:numPr>
      <w:ind w:left="357" w:hanging="357"/>
      <w:jc w:val="both"/>
    </w:pPr>
    <w:rPr>
      <w:sz w:val="24"/>
    </w:rPr>
  </w:style>
  <w:style w:type="paragraph" w:customStyle="1" w:styleId="Textesimple">
    <w:name w:val="Texte simple"/>
    <w:basedOn w:val="Normal"/>
    <w:rPr>
      <w:sz w:val="24"/>
    </w:rPr>
  </w:style>
  <w:style w:type="paragraph" w:customStyle="1" w:styleId="Textetableau">
    <w:name w:val="Texte tableau"/>
    <w:basedOn w:val="Normal"/>
    <w:pPr>
      <w:spacing w:before="141"/>
      <w:jc w:val="right"/>
    </w:pPr>
    <w:rPr>
      <w:sz w:val="24"/>
    </w:rPr>
  </w:style>
  <w:style w:type="paragraph" w:customStyle="1" w:styleId="Textepardfaut">
    <w:name w:val="Texte par défaut"/>
    <w:basedOn w:val="Normal"/>
    <w:rPr>
      <w:sz w:val="24"/>
    </w:rPr>
  </w:style>
  <w:style w:type="paragraph" w:styleId="Textedebulles">
    <w:name w:val="Balloon Text"/>
    <w:basedOn w:val="Normal"/>
    <w:semiHidden/>
    <w:rsid w:val="0067169F"/>
    <w:rPr>
      <w:rFonts w:ascii="Tahoma" w:hAnsi="Tahoma" w:cs="Tahoma"/>
      <w:sz w:val="16"/>
      <w:szCs w:val="16"/>
    </w:rPr>
  </w:style>
  <w:style w:type="paragraph" w:customStyle="1" w:styleId="RETRAIT">
    <w:name w:val="RETRAIT"/>
    <w:basedOn w:val="Puce4"/>
    <w:autoRedefine/>
    <w:pPr>
      <w:ind w:left="426"/>
    </w:pPr>
  </w:style>
  <w:style w:type="paragraph" w:customStyle="1" w:styleId="RETRAITPUCE">
    <w:name w:val="RETRAIT PUCE"/>
    <w:basedOn w:val="RETRAIT"/>
    <w:autoRedefine/>
  </w:style>
  <w:style w:type="paragraph" w:customStyle="1" w:styleId="LISTE">
    <w:name w:val="LISTE"/>
    <w:basedOn w:val="Nliste"/>
    <w:autoRedefine/>
    <w:pPr>
      <w:numPr>
        <w:numId w:val="17"/>
      </w:numPr>
      <w:spacing w:before="120" w:after="120"/>
      <w:jc w:val="both"/>
    </w:pPr>
  </w:style>
  <w:style w:type="paragraph" w:customStyle="1" w:styleId="PUCE6">
    <w:name w:val="PUCE 6"/>
    <w:basedOn w:val="RETRAITPUCE"/>
    <w:autoRedefine/>
    <w:pPr>
      <w:tabs>
        <w:tab w:val="num" w:pos="757"/>
      </w:tabs>
      <w:ind w:left="737"/>
    </w:pPr>
  </w:style>
  <w:style w:type="paragraph" w:styleId="Corpsdetexte3">
    <w:name w:val="Body Text 3"/>
    <w:basedOn w:val="Normal"/>
    <w:rsid w:val="00F12BA9"/>
    <w:pPr>
      <w:spacing w:after="120"/>
    </w:pPr>
    <w:rPr>
      <w:sz w:val="16"/>
      <w:szCs w:val="16"/>
    </w:rPr>
  </w:style>
  <w:style w:type="paragraph" w:styleId="Retraitcorpsdetexte">
    <w:name w:val="Body Text Indent"/>
    <w:basedOn w:val="Normal"/>
    <w:rsid w:val="00F12BA9"/>
    <w:pPr>
      <w:spacing w:after="120"/>
      <w:ind w:left="283"/>
    </w:pPr>
  </w:style>
  <w:style w:type="paragraph" w:customStyle="1" w:styleId="Style4">
    <w:name w:val="Style4"/>
    <w:basedOn w:val="Normal"/>
    <w:link w:val="Style4Car"/>
    <w:rsid w:val="00A73E59"/>
    <w:pPr>
      <w:autoSpaceDE w:val="0"/>
      <w:autoSpaceDN w:val="0"/>
      <w:adjustRightInd w:val="0"/>
      <w:spacing w:before="240"/>
      <w:ind w:left="113"/>
      <w:jc w:val="both"/>
    </w:pPr>
    <w:rPr>
      <w:rFonts w:ascii="Trebuchet MS" w:hAnsi="Trebuchet MS" w:cs="Arial"/>
      <w:sz w:val="22"/>
    </w:rPr>
  </w:style>
  <w:style w:type="character" w:customStyle="1" w:styleId="Style4Car">
    <w:name w:val="Style4 Car"/>
    <w:basedOn w:val="Policepardfaut"/>
    <w:link w:val="Style4"/>
    <w:rsid w:val="00A73E59"/>
    <w:rPr>
      <w:rFonts w:ascii="Trebuchet MS" w:hAnsi="Trebuchet MS" w:cs="Arial"/>
      <w:sz w:val="22"/>
      <w:lang w:val="fr-FR" w:eastAsia="fr-FR" w:bidi="ar-SA"/>
    </w:rPr>
  </w:style>
  <w:style w:type="character" w:styleId="Lienhypertexte">
    <w:name w:val="Hyperlink"/>
    <w:basedOn w:val="Policepardfaut"/>
    <w:rsid w:val="004B04BF"/>
    <w:rPr>
      <w:color w:val="0000FF"/>
      <w:u w:val="single"/>
    </w:rPr>
  </w:style>
  <w:style w:type="paragraph" w:customStyle="1" w:styleId="retrait10">
    <w:name w:val="retrait 1"/>
    <w:basedOn w:val="Normal"/>
    <w:rsid w:val="00510F19"/>
    <w:pPr>
      <w:overflowPunct w:val="0"/>
      <w:autoSpaceDE w:val="0"/>
      <w:autoSpaceDN w:val="0"/>
      <w:adjustRightInd w:val="0"/>
      <w:spacing w:before="60" w:after="60"/>
      <w:ind w:left="567"/>
      <w:jc w:val="both"/>
      <w:textAlignment w:val="baseline"/>
    </w:pPr>
    <w:rPr>
      <w:sz w:val="24"/>
    </w:rPr>
  </w:style>
  <w:style w:type="paragraph" w:styleId="Titre">
    <w:name w:val="Title"/>
    <w:basedOn w:val="Normal"/>
    <w:qFormat/>
    <w:rsid w:val="00510F19"/>
    <w:pPr>
      <w:overflowPunct w:val="0"/>
      <w:autoSpaceDE w:val="0"/>
      <w:autoSpaceDN w:val="0"/>
      <w:adjustRightInd w:val="0"/>
      <w:spacing w:line="345" w:lineRule="exact"/>
      <w:jc w:val="center"/>
      <w:textAlignment w:val="baseline"/>
    </w:pPr>
    <w:rPr>
      <w:rFonts w:ascii="Trebuchet MS" w:hAnsi="Trebuchet MS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1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Utilisateurs\DECROIX-G\Mes%20documents\REGLEMENT%20DE%20CONSULTATION\R&#233;glement%20de%20consultation%20Version%20du%2009%2006%2005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90610B3C63944A986F768FA6E20916" ma:contentTypeVersion="13" ma:contentTypeDescription="Crée un document." ma:contentTypeScope="" ma:versionID="daa4850091ce9a9da99390f91c0cea08">
  <xsd:schema xmlns:xsd="http://www.w3.org/2001/XMLSchema" xmlns:xs="http://www.w3.org/2001/XMLSchema" xmlns:p="http://schemas.microsoft.com/office/2006/metadata/properties" xmlns:ns2="18651fdd-c624-497c-a038-fd4535939fa5" xmlns:ns3="dac43c78-381e-42d8-9c53-e7bd0d472239" targetNamespace="http://schemas.microsoft.com/office/2006/metadata/properties" ma:root="true" ma:fieldsID="199b52c8a3fa4a7c85be3046745adf7a" ns2:_="" ns3:_="">
    <xsd:import namespace="18651fdd-c624-497c-a038-fd4535939fa5"/>
    <xsd:import namespace="dac43c78-381e-42d8-9c53-e7bd0d472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51fdd-c624-497c-a038-fd4535939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0272f64-abb9-441b-b2c2-64a29b7e94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43c78-381e-42d8-9c53-e7bd0d4722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46f82-3616-49ef-9fa1-dd8dda277c43}" ma:internalName="TaxCatchAll" ma:showField="CatchAllData" ma:web="dac43c78-381e-42d8-9c53-e7bd0d4722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43c78-381e-42d8-9c53-e7bd0d472239" xsi:nil="true"/>
    <lcf76f155ced4ddcb4097134ff3c332f xmlns="18651fdd-c624-497c-a038-fd4535939f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785B55-9A69-4C49-9343-DA76E94AE9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31EC0F-21A5-49A1-8CB2-4F4662B79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51fdd-c624-497c-a038-fd4535939fa5"/>
    <ds:schemaRef ds:uri="dac43c78-381e-42d8-9c53-e7bd0d472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46B39-8CCA-4D42-979A-F99E36CE029A}">
  <ds:schemaRefs>
    <ds:schemaRef ds:uri="http://schemas.microsoft.com/office/2006/metadata/properties"/>
    <ds:schemaRef ds:uri="http://schemas.microsoft.com/office/infopath/2007/PartnerControls"/>
    <ds:schemaRef ds:uri="d1a823fc-4dcb-4c37-b695-8d0bfbc8d435"/>
    <ds:schemaRef ds:uri="dac43c78-381e-42d8-9c53-e7bd0d472239"/>
    <ds:schemaRef ds:uri="18651fdd-c624-497c-a038-fd4535939f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Réglement de consultation Version du 09 06 05.dot</Template>
  <TotalTime>3</TotalTime>
  <Pages>1</Pages>
  <Words>67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IMMOBILIERE 3F</vt:lpstr>
    </vt:vector>
  </TitlesOfParts>
  <Company>I3F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visite consultation achat-S02-08-35-DT</dc:title>
  <dc:creator>decroix-g</dc:creator>
  <dc:description>REGLEMENT DE CONSULTATION POUR LES Appels d'offres</dc:description>
  <cp:lastModifiedBy>Klara RAVI</cp:lastModifiedBy>
  <cp:revision>5</cp:revision>
  <cp:lastPrinted>2011-11-04T14:22:00Z</cp:lastPrinted>
  <dcterms:created xsi:type="dcterms:W3CDTF">2022-02-28T08:35:00Z</dcterms:created>
  <dcterms:modified xsi:type="dcterms:W3CDTF">2026-01-08T14:18:00Z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0x010100DE90610B3C63944A986F768FA6E20916</vt:lpwstr>
  </property>
  <property fmtid="{D5CDD505-2E9C-101B-9397-08002B2CF9AE}" pid="3" name="MediaServiceImageTags">
    <vt:lpwstr/>
  </property>
</Properties>
</file>